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66E24" w:rsidTr="00A66E24" w14:paraId="07DDCEF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E24" w:rsidRDefault="00A66E24" w14:paraId="441325AD" w14:textId="1C25EA7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6E24" w:rsidRDefault="00A66E24" w14:paraId="2D993E2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66E24" w:rsidRDefault="00A66E24" w14:paraId="6AF1617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66E24" w:rsidRDefault="00A66E24" w14:paraId="4935C8A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66E24" w:rsidRDefault="00A66E24" w14:paraId="2F5FC38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A66E24" w:rsidP="00A66E24" w:rsidRDefault="00A66E24" w14:paraId="635AA6C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66E24" w:rsidP="00A66E24" w:rsidRDefault="00A66E24" w14:paraId="27BD55E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66E24" w:rsidP="00A66E24" w:rsidRDefault="00A66E24" w14:paraId="2595FD9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St-2569/2019</w:t>
      </w:r>
    </w:p>
    <w:p w:rsidR="00A66E24" w:rsidP="00A66E24" w:rsidRDefault="00A66E24" w14:paraId="062EBFA3" w14:textId="77777777">
      <w:pPr>
        <w:tabs>
          <w:tab w:val="left" w:pos="709"/>
        </w:tabs>
      </w:pPr>
      <w:r>
        <w:t xml:space="preserve"> </w:t>
      </w:r>
    </w:p>
    <w:p w:rsidR="00A66E24" w:rsidP="00A66E24" w:rsidRDefault="00A66E24" w14:paraId="4A7A76A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66E24" w:rsidP="00A66E24" w:rsidRDefault="00A66E24" w14:paraId="5726C57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66E24" w:rsidP="00A66E24" w:rsidRDefault="00A66E24" w14:paraId="0572A6E0" w14:textId="77777777">
      <w:pPr>
        <w:tabs>
          <w:tab w:val="left" w:pos="709"/>
        </w:tabs>
      </w:pPr>
    </w:p>
    <w:p w:rsidR="00A66E24" w:rsidP="00A66E24" w:rsidRDefault="00A66E24" w14:paraId="1A7892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A66E24" w:rsidP="00A66E24" w:rsidRDefault="00A66E24" w14:paraId="1EA3A70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66E24" w:rsidP="00A66E24" w:rsidRDefault="00A66E24" w14:paraId="074A6227" w14:textId="77777777">
      <w:pPr>
        <w:tabs>
          <w:tab w:val="left" w:pos="709"/>
        </w:tabs>
      </w:pPr>
    </w:p>
    <w:p w:rsidR="00A66E24" w:rsidP="00A66E24" w:rsidRDefault="00A66E24" w14:paraId="4BA419A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66E24" w:rsidP="00A66E24" w:rsidRDefault="00A66E24" w14:paraId="7179114D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66E24" w:rsidP="00A66E24" w:rsidRDefault="00A66E24" w14:paraId="4C99BDEB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66E24" w:rsidP="00A66E24" w:rsidRDefault="00A66E24" w14:paraId="4117BF7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66E24" w:rsidP="00A66E24" w:rsidRDefault="00A66E24" w14:paraId="4718B23C" w14:textId="77777777">
      <w:pPr>
        <w:tabs>
          <w:tab w:val="left" w:pos="709"/>
        </w:tabs>
      </w:pPr>
    </w:p>
    <w:p w:rsidR="00A66E24" w:rsidP="00A66E24" w:rsidRDefault="00A66E24" w14:paraId="197A939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A66E24" w:rsidP="00A66E24" w:rsidRDefault="00A66E24" w14:paraId="0E7DFCDA" w14:textId="77777777">
      <w:pPr>
        <w:tabs>
          <w:tab w:val="left" w:pos="709"/>
        </w:tabs>
        <w:jc w:val="both"/>
      </w:pPr>
    </w:p>
    <w:p w:rsidR="00A66E24" w:rsidP="00A66E24" w:rsidRDefault="00A66E24" w14:paraId="1259F29E" w14:textId="77777777">
      <w:pPr>
        <w:tabs>
          <w:tab w:val="left" w:pos="709"/>
        </w:tabs>
      </w:pPr>
      <w:r>
        <w:t xml:space="preserve"> </w:t>
      </w:r>
      <w:r>
        <w:tab/>
        <w:t>17. St-2569/2019</w:t>
      </w:r>
    </w:p>
    <w:p w:rsidR="00A66E24" w:rsidP="00A66E24" w:rsidRDefault="00A66E24" w14:paraId="1FBD4C73" w14:textId="77777777">
      <w:pPr>
        <w:tabs>
          <w:tab w:val="left" w:pos="709"/>
        </w:tabs>
      </w:pPr>
    </w:p>
    <w:p w:rsidR="00A66E24" w:rsidP="00A66E24" w:rsidRDefault="00A66E24" w14:paraId="3C2AA25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66E24" w:rsidP="00A66E24" w:rsidRDefault="00A66E24" w14:paraId="4AA2667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66E24" w:rsidP="00A66E24" w:rsidRDefault="00A66E24" w14:paraId="5341463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66E24" w:rsidP="00A66E24" w:rsidRDefault="00A66E24" w14:paraId="0A303A53" w14:textId="77777777">
      <w:pPr>
        <w:tabs>
          <w:tab w:val="left" w:pos="709"/>
        </w:tabs>
        <w:ind w:firstLine="708"/>
        <w:jc w:val="both"/>
      </w:pPr>
    </w:p>
    <w:p w:rsidR="00A66E24" w:rsidP="00A66E24" w:rsidRDefault="00A66E24" w14:paraId="773A4369" w14:textId="77777777">
      <w:pPr>
        <w:tabs>
          <w:tab w:val="left" w:pos="709"/>
        </w:tabs>
        <w:jc w:val="both"/>
      </w:pPr>
      <w:r>
        <w:t xml:space="preserve">protiv </w:t>
      </w:r>
    </w:p>
    <w:p w:rsidR="00A66E24" w:rsidP="00A66E24" w:rsidRDefault="00A66E24" w14:paraId="11391B5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66E24" w:rsidP="00A66E24" w:rsidRDefault="00A66E24" w14:paraId="56DBA12A" w14:textId="77777777">
      <w:pPr>
        <w:tabs>
          <w:tab w:val="left" w:pos="709"/>
        </w:tabs>
        <w:ind w:left="708"/>
        <w:jc w:val="both"/>
      </w:pPr>
      <w:r>
        <w:tab/>
        <w:t>FERTGAS d.o.o. u likvidaciji, Zagreb, Primorska 23, OIB: 69918792131</w:t>
      </w:r>
    </w:p>
    <w:p w:rsidR="00A66E24" w:rsidP="00A66E24" w:rsidRDefault="00A66E24" w14:paraId="42C2B50E" w14:textId="77777777">
      <w:pPr>
        <w:tabs>
          <w:tab w:val="left" w:pos="709"/>
        </w:tabs>
        <w:ind w:left="708"/>
        <w:jc w:val="both"/>
      </w:pPr>
    </w:p>
    <w:p w:rsidR="00A66E24" w:rsidP="00A66E24" w:rsidRDefault="00A66E24" w14:paraId="42A8AA0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66E24" w:rsidP="00A66E24" w:rsidRDefault="00A66E24" w14:paraId="5B8FEDD7" w14:textId="77777777">
      <w:pPr>
        <w:tabs>
          <w:tab w:val="left" w:pos="709"/>
        </w:tabs>
        <w:jc w:val="both"/>
      </w:pPr>
    </w:p>
    <w:p w:rsidR="00A66E24" w:rsidP="00A66E24" w:rsidRDefault="00A66E24" w14:paraId="3BA43164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66E24" w:rsidP="00A66E24" w:rsidRDefault="00A66E24" w14:paraId="25078C77" w14:textId="77777777">
      <w:pPr>
        <w:tabs>
          <w:tab w:val="left" w:pos="709"/>
        </w:tabs>
      </w:pPr>
    </w:p>
    <w:p w:rsidR="00A66E24" w:rsidP="00A66E24" w:rsidRDefault="00A66E24" w14:paraId="2DA4817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66E24" w:rsidP="00A66E24" w:rsidRDefault="00A66E24" w14:paraId="1B0813C4" w14:textId="77777777">
      <w:pPr>
        <w:tabs>
          <w:tab w:val="left" w:pos="709"/>
        </w:tabs>
      </w:pPr>
    </w:p>
    <w:p w:rsidR="00A66E24" w:rsidP="00A66E24" w:rsidRDefault="00A66E24" w14:paraId="1FEB160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66E24" w:rsidP="00A66E24" w:rsidRDefault="00A66E24" w14:paraId="18B7E90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66E24" w:rsidP="00A66E24" w:rsidRDefault="00A66E24" w14:paraId="62726729" w14:textId="77777777">
      <w:pPr>
        <w:tabs>
          <w:tab w:val="left" w:pos="709"/>
        </w:tabs>
      </w:pPr>
    </w:p>
    <w:p w:rsidR="00A66E24" w:rsidP="00A66E24" w:rsidRDefault="00A66E24" w14:paraId="59EC78A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6E3A87B" w14:textId="06E3A87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66E24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66E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6E2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6E2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6E2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6E2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66E2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6E2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66E2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6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E2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E2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E2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E2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66E2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E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E2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06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St-2569/2019</izvorni_sadrzaj>
    <derivirana_varijabla naziv="DomainObject.Predmet.OznakaBroj_1">St-2569/2019</derivirana_varijabla>
  </DomainObject.Predmet.OznakaBroj>
  <DomainObject.Predmet.OznakaBrojOptuznogAkta>
    <izvorni_sadrzaj>04-06-19-4503</izvorni_sadrzaj>
    <derivirana_varijabla naziv="DomainObject.Predmet.OznakaBrojOptuznogAkta_1">04-06-19-4503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FERTGAS d.o.o. u likvidaciji</izvorni_sadrzaj>
    <derivirana_varijabla naziv="DomainObject.Predmet.ProtustrankaFormated_1">  FERTGAS d.o.o. u likvidaciji</derivirana_varijabla>
  </DomainObject.Predmet.ProtustrankaFormated>
  <DomainObject.Predmet.ProtustrankaFormatedOIB>
    <izvorni_sadrzaj>  FERTGAS d.o.o. u likvidaciji, OIB 69918792131</izvorni_sadrzaj>
    <derivirana_varijabla naziv="DomainObject.Predmet.ProtustrankaFormatedOIB_1">  FERTGAS d.o.o. u likvidaciji, OIB 69918792131</derivirana_varijabla>
  </DomainObject.Predmet.ProtustrankaFormatedOIB>
  <DomainObject.Predmet.ProtustrankaFormatedWithAdress>
    <izvorni_sadrzaj> FERTGAS d.o.o. u likvidaciji, Primorska ulica 23, 10000 Zagreb</izvorni_sadrzaj>
    <derivirana_varijabla naziv="DomainObject.Predmet.ProtustrankaFormatedWithAdress_1"> FERTGAS d.o.o. u likvidaciji, Primorska ulica 23, 10000 Zagreb</derivirana_varijabla>
  </DomainObject.Predmet.ProtustrankaFormatedWithAdress>
  <DomainObject.Predmet.ProtustrankaFormatedWithAdressOIB>
    <izvorni_sadrzaj> FERTGAS d.o.o. u likvidaciji, OIB 69918792131, Primorska ulica 23, 10000 Zagreb</izvorni_sadrzaj>
    <derivirana_varijabla naziv="DomainObject.Predmet.ProtustrankaFormatedWithAdressOIB_1"> FERTGAS d.o.o. u likvidaciji, OIB 69918792131, Primorska ulica 23, 10000 Zagreb</derivirana_varijabla>
  </DomainObject.Predmet.ProtustrankaFormatedWithAdressOIB>
  <DomainObject.Predmet.ProtustrankaWithAdress>
    <izvorni_sadrzaj>FERTGAS d.o.o. u likvidaciji Primorska ulica 23, 10000 Zagreb</izvorni_sadrzaj>
    <derivirana_varijabla naziv="DomainObject.Predmet.ProtustrankaWithAdress_1">FERTGAS d.o.o. u likvidaciji Primorska ulica 23, 10000 Zagreb</derivirana_varijabla>
  </DomainObject.Predmet.ProtustrankaWithAdress>
  <DomainObject.Predmet.ProtustrankaWithAdressOIB>
    <izvorni_sadrzaj>FERTGAS d.o.o. u likvidaciji, OIB 69918792131, Primorska ulica 23, 10000 Zagreb</izvorni_sadrzaj>
    <derivirana_varijabla naziv="DomainObject.Predmet.ProtustrankaWithAdressOIB_1">FERTGAS d.o.o. u likvidaciji, OIB 69918792131, Primorska ulica 23, 10000 Zagreb</derivirana_varijabla>
  </DomainObject.Predmet.ProtustrankaWithAdressOIB>
  <DomainObject.Predmet.ProtustrankaNazivFormated>
    <izvorni_sadrzaj>FERTGAS d.o.o. u likvidaciji</izvorni_sadrzaj>
    <derivirana_varijabla naziv="DomainObject.Predmet.ProtustrankaNazivFormated_1">FERTGAS d.o.o. u likvidaciji</derivirana_varijabla>
  </DomainObject.Predmet.ProtustrankaNazivFormated>
  <DomainObject.Predmet.ProtustrankaNazivFormatedOIB>
    <izvorni_sadrzaj>FERTGAS d.o.o. u likvidaciji, OIB 69918792131</izvorni_sadrzaj>
    <derivirana_varijabla naziv="DomainObject.Predmet.ProtustrankaNazivFormatedOIB_1">FERTGAS d.o.o. u likvidaciji, OIB 69918792131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FERTGAS d.o.o. u likvidaciji</item>
    </izvorni_sadrzaj>
    <derivirana_varijabla naziv="DomainObject.Predmet.ProtuStrankaListFormated_1">
      <item>FERTGAS d.o.o. u likvidaciji</item>
    </derivirana_varijabla>
  </DomainObject.Predmet.ProtuStrankaListFormated>
  <DomainObject.Predmet.ProtuStrankaListFormatedOIB>
    <izvorni_sadrzaj>
      <item>FERTGAS d.o.o. u likvidaciji, OIB 69918792131</item>
    </izvorni_sadrzaj>
    <derivirana_varijabla naziv="DomainObject.Predmet.ProtuStrankaListFormatedOIB_1">
      <item>FERTGAS d.o.o. u likvidaciji, OIB 69918792131</item>
    </derivirana_varijabla>
  </DomainObject.Predmet.ProtuStrankaListFormatedOIB>
  <DomainObject.Predmet.ProtuStrankaListFormatedWithAdress>
    <izvorni_sadrzaj>
      <item>FERTGAS d.o.o. u likvidaciji, Primorska ulica 23, 10000 Zagreb</item>
    </izvorni_sadrzaj>
    <derivirana_varijabla naziv="DomainObject.Predmet.ProtuStrankaListFormatedWithAdress_1">
      <item>FERTGAS d.o.o. u likvidaciji, Primorska ulica 23, 10000 Zagreb</item>
    </derivirana_varijabla>
  </DomainObject.Predmet.ProtuStrankaListFormatedWithAdress>
  <DomainObject.Predmet.ProtuStrankaListFormatedWithAdressOIB>
    <izvorni_sadrzaj>
      <item>FERTGAS d.o.o. u likvidaciji, OIB 69918792131, Primorska ulica 23, 10000 Zagreb</item>
    </izvorni_sadrzaj>
    <derivirana_varijabla naziv="DomainObject.Predmet.ProtuStrankaListFormatedWithAdressOIB_1">
      <item>FERTGAS d.o.o. u likvidaciji, OIB 69918792131, Primorska ulica 23, 10000 Zagreb</item>
    </derivirana_varijabla>
  </DomainObject.Predmet.ProtuStrankaListFormatedWithAdressOIB>
  <DomainObject.Predmet.ProtuStrankaListNazivFormated>
    <izvorni_sadrzaj>
      <item>FERTGAS d.o.o. u likvidaciji</item>
    </izvorni_sadrzaj>
    <derivirana_varijabla naziv="DomainObject.Predmet.ProtuStrankaListNazivFormated_1">
      <item>FERTGAS d.o.o. u likvidaciji</item>
    </derivirana_varijabla>
  </DomainObject.Predmet.ProtuStrankaListNazivFormated>
  <DomainObject.Predmet.ProtuStrankaListNazivFormatedOIB>
    <izvorni_sadrzaj>
      <item>FERTGAS d.o.o. u likvidaciji, OIB 69918792131</item>
    </izvorni_sadrzaj>
    <derivirana_varijabla naziv="DomainObject.Predmet.ProtuStrankaListNazivFormatedOIB_1">
      <item>FERTGAS d.o.o. u likvidaciji, OIB 69918792131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FERTGAS d.o.o. u likvidaciji</izvorni_sadrzaj>
    <derivirana_varijabla naziv="DomainObject.Predmet.ProtustrankaIDrugi_1">FERTGAS d.o.o.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FERTGAS d.o.o. u likvidaciji, OIB 69918792131, Primorska ulica 23, 10000 Zagreb</izvorni_sadrzaj>
    <derivirana_varijabla naziv="DomainObject.Predmet.ProtustrankaIDrugiAdressOIB_1">FERTGAS d.o.o. u likvidaciji, OIB 69918792131, Primorska ulica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FERTGAS d.o.o. u likvidaciji</item>
      <item>Financijska agencija</item>
    </izvorni_sadrzaj>
    <derivirana_varijabla naziv="DomainObject.Predmet.SudioniciListNaziv_1">
      <item>FERTGAS d.o.o. u likvidaciji</item>
      <item>Financijska agencija</item>
    </derivirana_varijabla>
  </DomainObject.Predmet.SudioniciListNaziv>
  <DomainObject.Predmet.SudioniciListAdressOIB>
    <izvorni_sadrzaj>
      <item>FERTGAS d.o.o. u likvidaciji, OIB 69918792131, Primorska ulica 23,10000 Zagreb</item>
      <item>Financijska agencija, OIB 85821130368, TRG SVIBANJSKIH ŽRTAVA 1995. 1,10000 Zagreb</item>
    </izvorni_sadrzaj>
    <derivirana_varijabla naziv="DomainObject.Predmet.SudioniciListAdressOIB_1">
      <item>FERTGAS d.o.o. u likvidaciji, OIB 69918792131, Primorska ulica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69918792131</item>
      <item>, OIB 85821130368</item>
    </izvorni_sadrzaj>
    <derivirana_varijabla naziv="DomainObject.Predmet.SudioniciListNazivOIB_1">
      <item>, OIB 69918792131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825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